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23264B" w14:textId="172FD730" w:rsidR="004548E8" w:rsidRDefault="00794AC7" w:rsidP="004548E8">
      <w:pPr>
        <w:pStyle w:val="Heading1"/>
      </w:pPr>
      <w:r>
        <w:t>Assessing</w:t>
      </w:r>
      <w:r w:rsidR="00447870">
        <w:t xml:space="preserve"> the </w:t>
      </w:r>
      <w:r w:rsidR="00834B07">
        <w:t>Learning Tracking Tool</w:t>
      </w:r>
      <w:r w:rsidR="00FB7113">
        <w:t xml:space="preserve"> for </w:t>
      </w:r>
      <w:r w:rsidR="001A49D0">
        <w:t>Plants</w:t>
      </w:r>
    </w:p>
    <w:p w14:paraId="0CC37AF7" w14:textId="4C07869B" w:rsidR="009879C2" w:rsidRPr="009879C2" w:rsidRDefault="009879C2" w:rsidP="009879C2">
      <w:pPr>
        <w:pStyle w:val="standard"/>
        <w:ind w:firstLine="0"/>
        <w:jc w:val="center"/>
      </w:pPr>
      <w:r>
        <w:t xml:space="preserve">Driving </w:t>
      </w:r>
      <w:r w:rsidR="008116E5">
        <w:t>Question: _</w:t>
      </w:r>
      <w:r>
        <w:t>_</w:t>
      </w:r>
      <w:r w:rsidR="0015626F">
        <w:t xml:space="preserve">How does a </w:t>
      </w:r>
      <w:r w:rsidR="001A49D0">
        <w:t>radish</w:t>
      </w:r>
      <w:r w:rsidR="0015626F">
        <w:t xml:space="preserve"> </w:t>
      </w:r>
      <w:r w:rsidR="001A49D0">
        <w:t xml:space="preserve">plant </w:t>
      </w:r>
      <w:r w:rsidR="0015626F">
        <w:t>grow, move, and function?</w:t>
      </w:r>
      <w:r w:rsidR="009D66E0">
        <w:t xml:space="preserve"> </w:t>
      </w:r>
      <w:r>
        <w:t>___________________________________________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18"/>
        <w:gridCol w:w="3644"/>
        <w:gridCol w:w="3644"/>
        <w:gridCol w:w="3644"/>
      </w:tblGrid>
      <w:tr w:rsidR="009879C2" w14:paraId="02ED8952" w14:textId="77777777" w:rsidTr="003745F1">
        <w:tc>
          <w:tcPr>
            <w:tcW w:w="2018" w:type="dxa"/>
          </w:tcPr>
          <w:p w14:paraId="1A8FF4DB" w14:textId="77777777" w:rsidR="009879C2" w:rsidRDefault="009879C2" w:rsidP="00834B07">
            <w:pPr>
              <w:pStyle w:val="standard"/>
              <w:ind w:firstLine="0"/>
              <w:jc w:val="center"/>
              <w:rPr>
                <w:b/>
              </w:rPr>
            </w:pPr>
            <w:r w:rsidRPr="00391F73">
              <w:rPr>
                <w:b/>
              </w:rPr>
              <w:t>Activity</w:t>
            </w:r>
            <w:r>
              <w:rPr>
                <w:b/>
              </w:rPr>
              <w:t xml:space="preserve"> Chunk</w:t>
            </w:r>
          </w:p>
          <w:p w14:paraId="3280FAAA" w14:textId="1FB1382C" w:rsidR="00FE33EE" w:rsidRPr="00391F73" w:rsidRDefault="00FE33EE" w:rsidP="00834B07">
            <w:pPr>
              <w:pStyle w:val="standard"/>
              <w:ind w:firstLine="0"/>
              <w:jc w:val="center"/>
              <w:rPr>
                <w:b/>
              </w:rPr>
            </w:pPr>
            <w:r>
              <w:t>Write the activity and your role in each circle.</w:t>
            </w:r>
          </w:p>
        </w:tc>
        <w:tc>
          <w:tcPr>
            <w:tcW w:w="3644" w:type="dxa"/>
          </w:tcPr>
          <w:p w14:paraId="78ED0A98" w14:textId="77777777" w:rsidR="009879C2" w:rsidRDefault="009879C2" w:rsidP="00834B07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b/>
              </w:rPr>
              <w:t>What did we do?</w:t>
            </w:r>
          </w:p>
          <w:p w14:paraId="5E229EA6" w14:textId="38BC5C16" w:rsidR="009879C2" w:rsidRPr="00391F73" w:rsidRDefault="009879C2" w:rsidP="00834B07">
            <w:pPr>
              <w:pStyle w:val="standard"/>
              <w:ind w:firstLine="0"/>
              <w:jc w:val="center"/>
              <w:rPr>
                <w:b/>
              </w:rPr>
            </w:pPr>
            <w:r w:rsidRPr="00E06694">
              <w:t xml:space="preserve">Summarize key </w:t>
            </w:r>
            <w:r>
              <w:t>information and activities</w:t>
            </w:r>
            <w:r w:rsidRPr="00E06694">
              <w:t xml:space="preserve"> </w:t>
            </w:r>
            <w:r>
              <w:t>with a description and/or picture.</w:t>
            </w:r>
          </w:p>
        </w:tc>
        <w:tc>
          <w:tcPr>
            <w:tcW w:w="3644" w:type="dxa"/>
          </w:tcPr>
          <w:p w14:paraId="2B876465" w14:textId="77777777" w:rsidR="009879C2" w:rsidRDefault="009879C2" w:rsidP="00834B07">
            <w:pPr>
              <w:pStyle w:val="standard"/>
              <w:ind w:firstLine="0"/>
              <w:jc w:val="center"/>
              <w:rPr>
                <w:b/>
              </w:rPr>
            </w:pPr>
            <w:r w:rsidRPr="00391F73">
              <w:rPr>
                <w:b/>
              </w:rPr>
              <w:t xml:space="preserve">What </w:t>
            </w:r>
            <w:r>
              <w:rPr>
                <w:b/>
              </w:rPr>
              <w:t xml:space="preserve">Did We Figure </w:t>
            </w:r>
            <w:r w:rsidRPr="00391F73">
              <w:rPr>
                <w:b/>
              </w:rPr>
              <w:t>Out</w:t>
            </w:r>
            <w:r>
              <w:rPr>
                <w:b/>
              </w:rPr>
              <w:t>?</w:t>
            </w:r>
          </w:p>
          <w:p w14:paraId="191D297F" w14:textId="39518D50" w:rsidR="009879C2" w:rsidRPr="00391F73" w:rsidRDefault="009879C2" w:rsidP="00834B07">
            <w:pPr>
              <w:pStyle w:val="standard"/>
              <w:ind w:firstLine="0"/>
              <w:jc w:val="center"/>
              <w:rPr>
                <w:b/>
              </w:rPr>
            </w:pPr>
            <w:r>
              <w:t>Summarize what we figured out about the phenomena that helps us answer the driving question.</w:t>
            </w:r>
          </w:p>
        </w:tc>
        <w:tc>
          <w:tcPr>
            <w:tcW w:w="3644" w:type="dxa"/>
          </w:tcPr>
          <w:p w14:paraId="0C8F9D33" w14:textId="77777777" w:rsidR="009879C2" w:rsidRDefault="009879C2" w:rsidP="00834B07">
            <w:pPr>
              <w:pStyle w:val="standard"/>
              <w:ind w:firstLine="0"/>
              <w:jc w:val="center"/>
              <w:rPr>
                <w:b/>
              </w:rPr>
            </w:pPr>
            <w:r w:rsidRPr="00391F73">
              <w:rPr>
                <w:b/>
              </w:rPr>
              <w:t xml:space="preserve">What </w:t>
            </w:r>
            <w:r>
              <w:rPr>
                <w:b/>
              </w:rPr>
              <w:t>Are We Asking Now?</w:t>
            </w:r>
          </w:p>
          <w:p w14:paraId="0ECDA988" w14:textId="7EECDBD0" w:rsidR="008116E5" w:rsidRPr="00391F73" w:rsidRDefault="008116E5" w:rsidP="00834B07">
            <w:pPr>
              <w:pStyle w:val="standard"/>
              <w:ind w:firstLine="0"/>
              <w:jc w:val="center"/>
              <w:rPr>
                <w:b/>
              </w:rPr>
            </w:pPr>
            <w:r w:rsidRPr="00DD2D0D">
              <w:rPr>
                <w:sz w:val="20"/>
              </w:rPr>
              <w:t xml:space="preserve">What additional information do you need to </w:t>
            </w:r>
            <w:r>
              <w:rPr>
                <w:sz w:val="20"/>
              </w:rPr>
              <w:t>answer the driving question?</w:t>
            </w:r>
          </w:p>
        </w:tc>
      </w:tr>
      <w:tr w:rsidR="00E86DF0" w14:paraId="52114564" w14:textId="77777777" w:rsidTr="003745F1">
        <w:trPr>
          <w:trHeight w:val="1757"/>
        </w:trPr>
        <w:tc>
          <w:tcPr>
            <w:tcW w:w="2018" w:type="dxa"/>
            <w:shd w:val="clear" w:color="auto" w:fill="auto"/>
          </w:tcPr>
          <w:p w14:paraId="4D29EBB7" w14:textId="35880B3C" w:rsidR="00E86DF0" w:rsidRPr="003745F1" w:rsidRDefault="003745F1" w:rsidP="00834B07">
            <w:pPr>
              <w:pStyle w:val="standard"/>
              <w:ind w:firstLine="0"/>
              <w:jc w:val="center"/>
              <w:rPr>
                <w:sz w:val="20"/>
              </w:rPr>
            </w:pPr>
            <w:r w:rsidRPr="003745F1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BF5E142" wp14:editId="6AF7864F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17348</wp:posOffset>
                      </wp:positionV>
                      <wp:extent cx="1089497" cy="1089498"/>
                      <wp:effectExtent l="0" t="0" r="15875" b="15875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497" cy="108949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1BD855E" w14:textId="5E6891D3" w:rsidR="00C12AD9" w:rsidRPr="00C12AD9" w:rsidRDefault="00694908" w:rsidP="00C12AD9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Expressing Ideas and Questions</w:t>
                                  </w:r>
                                </w:p>
                                <w:p w14:paraId="2B0F130A" w14:textId="2F023D08" w:rsidR="009D66E0" w:rsidRPr="00C12AD9" w:rsidRDefault="009D66E0" w:rsidP="00C12AD9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20"/>
                                    </w:rPr>
                                  </w:pPr>
                                  <w:r w:rsidRPr="00C12AD9"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Question</w:t>
                                  </w:r>
                                  <w:r w:rsidR="00C12AD9" w:rsidRPr="00C12AD9"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er</w:t>
                                  </w:r>
                                </w:p>
                                <w:p w14:paraId="1DB13EC5" w14:textId="70846B24" w:rsidR="009D66E0" w:rsidRPr="00C12AD9" w:rsidRDefault="009D66E0" w:rsidP="009D66E0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BF5E142" id="Oval 1" o:spid="_x0000_s1026" style="position:absolute;left:0;text-align:left;margin-left:2pt;margin-top:1.35pt;width:85.8pt;height:85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" fillcolor="red" strokecolor="black [3213]">
                      <v:textbox inset="0,,0">
                        <w:txbxContent>
                          <w:p w14:paraId="21BD855E" w14:textId="5E6891D3" w:rsidR="00C12AD9" w:rsidRPr="00C12AD9" w:rsidRDefault="00694908" w:rsidP="00C12AD9">
                            <w:pPr>
                              <w:jc w:val="center"/>
                              <w:rPr>
                                <w:color w:val="FFFFFF" w:themeColor="background1"/>
                                <w:sz w:val="2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0"/>
                              </w:rPr>
                              <w:t>Expressing Ideas and Questions</w:t>
                            </w:r>
                          </w:p>
                          <w:p w14:paraId="2B0F130A" w14:textId="2F023D08" w:rsidR="009D66E0" w:rsidRPr="00C12AD9" w:rsidRDefault="009D66E0" w:rsidP="00C12AD9">
                            <w:pPr>
                              <w:jc w:val="center"/>
                              <w:rPr>
                                <w:color w:val="FFFFFF" w:themeColor="background1"/>
                                <w:sz w:val="20"/>
                              </w:rPr>
                            </w:pPr>
                            <w:r w:rsidRPr="00C12AD9">
                              <w:rPr>
                                <w:color w:val="FFFFFF" w:themeColor="background1"/>
                                <w:sz w:val="20"/>
                              </w:rPr>
                              <w:t>Question</w:t>
                            </w:r>
                            <w:r w:rsidR="00C12AD9" w:rsidRPr="00C12AD9">
                              <w:rPr>
                                <w:color w:val="FFFFFF" w:themeColor="background1"/>
                                <w:sz w:val="20"/>
                              </w:rPr>
                              <w:t>er</w:t>
                            </w:r>
                          </w:p>
                          <w:p w14:paraId="1DB13EC5" w14:textId="70846B24" w:rsidR="009D66E0" w:rsidRPr="00C12AD9" w:rsidRDefault="009D66E0" w:rsidP="009D66E0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644" w:type="dxa"/>
            <w:shd w:val="clear" w:color="auto" w:fill="auto"/>
          </w:tcPr>
          <w:p w14:paraId="0E45E93E" w14:textId="3F6E6E36" w:rsidR="004A4619" w:rsidRPr="009D66E0" w:rsidRDefault="008109CE" w:rsidP="009D66E0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>T</w:t>
            </w:r>
            <w:r w:rsidR="0036320F" w:rsidRPr="009D66E0">
              <w:rPr>
                <w:sz w:val="20"/>
              </w:rPr>
              <w:t xml:space="preserve">ake a pretest and share initial ideas on the </w:t>
            </w:r>
            <w:r w:rsidR="00694908" w:rsidRPr="00B60C60">
              <w:rPr>
                <w:color w:val="000000" w:themeColor="text1"/>
                <w:sz w:val="20"/>
              </w:rPr>
              <w:t>Expressing Ideas and Questions</w:t>
            </w:r>
            <w:r w:rsidR="0036320F" w:rsidRPr="00B60C60">
              <w:rPr>
                <w:color w:val="000000" w:themeColor="text1"/>
                <w:sz w:val="20"/>
              </w:rPr>
              <w:t xml:space="preserve"> Tool </w:t>
            </w:r>
            <w:r w:rsidR="0036320F" w:rsidRPr="009D66E0">
              <w:rPr>
                <w:sz w:val="20"/>
              </w:rPr>
              <w:t xml:space="preserve">about </w:t>
            </w:r>
            <w:r w:rsidR="001A49D0">
              <w:rPr>
                <w:sz w:val="20"/>
              </w:rPr>
              <w:t>plant</w:t>
            </w:r>
            <w:r w:rsidR="00310F15">
              <w:rPr>
                <w:sz w:val="20"/>
              </w:rPr>
              <w:t xml:space="preserve"> growth, identifying what </w:t>
            </w:r>
            <w:r w:rsidR="001A49D0">
              <w:rPr>
                <w:sz w:val="20"/>
              </w:rPr>
              <w:t>plants</w:t>
            </w:r>
            <w:r w:rsidR="00310F15">
              <w:rPr>
                <w:sz w:val="20"/>
              </w:rPr>
              <w:t xml:space="preserve"> need to grow and gain mass.</w:t>
            </w:r>
          </w:p>
          <w:p w14:paraId="5C44A505" w14:textId="77777777" w:rsidR="00E86DF0" w:rsidRPr="003745F1" w:rsidRDefault="00E86DF0" w:rsidP="00972C5D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507B8CFA" w14:textId="54EB19D3" w:rsidR="00E86DF0" w:rsidRPr="003745F1" w:rsidRDefault="00310F15" w:rsidP="00972C5D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We already have some ideas about how a </w:t>
            </w:r>
            <w:r w:rsidR="001A49D0">
              <w:rPr>
                <w:sz w:val="20"/>
              </w:rPr>
              <w:t>radish plant</w:t>
            </w:r>
            <w:r>
              <w:rPr>
                <w:sz w:val="20"/>
              </w:rPr>
              <w:t xml:space="preserve"> grows, moves, and functions. We also have lots of questions!</w:t>
            </w:r>
          </w:p>
        </w:tc>
        <w:tc>
          <w:tcPr>
            <w:tcW w:w="3644" w:type="dxa"/>
            <w:shd w:val="clear" w:color="auto" w:fill="auto"/>
          </w:tcPr>
          <w:p w14:paraId="2EDC3CB2" w14:textId="3AE40F98" w:rsidR="00E86DF0" w:rsidRPr="003745F1" w:rsidRDefault="00310F15" w:rsidP="00834B07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What makes up </w:t>
            </w:r>
            <w:r w:rsidR="001A49D0">
              <w:rPr>
                <w:sz w:val="20"/>
              </w:rPr>
              <w:t>plants</w:t>
            </w:r>
            <w:r>
              <w:rPr>
                <w:sz w:val="20"/>
              </w:rPr>
              <w:t>?</w:t>
            </w:r>
          </w:p>
        </w:tc>
      </w:tr>
      <w:tr w:rsidR="009879C2" w14:paraId="465E8484" w14:textId="77777777" w:rsidTr="003745F1">
        <w:trPr>
          <w:trHeight w:val="1757"/>
        </w:trPr>
        <w:tc>
          <w:tcPr>
            <w:tcW w:w="2018" w:type="dxa"/>
            <w:shd w:val="clear" w:color="auto" w:fill="auto"/>
          </w:tcPr>
          <w:p w14:paraId="6DB9CA21" w14:textId="19194EC8" w:rsidR="003745F1" w:rsidRDefault="003745F1" w:rsidP="009D66E0">
            <w:pPr>
              <w:pStyle w:val="standard"/>
              <w:ind w:firstLine="0"/>
            </w:pPr>
            <w:r w:rsidRPr="003745F1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A8E33DC" wp14:editId="7D12F2E1">
                      <wp:simplePos x="0" y="0"/>
                      <wp:positionH relativeFrom="column">
                        <wp:posOffset>15348</wp:posOffset>
                      </wp:positionH>
                      <wp:positionV relativeFrom="paragraph">
                        <wp:posOffset>14307</wp:posOffset>
                      </wp:positionV>
                      <wp:extent cx="1089498" cy="1089498"/>
                      <wp:effectExtent l="0" t="0" r="15875" b="15875"/>
                      <wp:wrapNone/>
                      <wp:docPr id="2" name="Ova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498" cy="108949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7C00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FFDCF29" w14:textId="107D09E1" w:rsidR="009D66E0" w:rsidRDefault="00310F15" w:rsidP="00C12AD9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FFFFFF" w:themeColor="background1"/>
                                      <w:sz w:val="20"/>
                                    </w:rPr>
                                    <w:t xml:space="preserve">Questions about </w:t>
                                  </w:r>
                                  <w:r w:rsidR="001A49D0"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Plants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A8E33DC" id="Oval 2" o:spid="_x0000_s1027" style="position:absolute;margin-left:1.2pt;margin-top:1.15pt;width:85.8pt;height:85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" fillcolor="#ff7c00" strokecolor="black [3213]">
                      <v:textbox inset="0,,0">
                        <w:txbxContent>
                          <w:p w14:paraId="7FFDCF29" w14:textId="107D09E1" w:rsidR="009D66E0" w:rsidRDefault="00310F15" w:rsidP="00C12AD9">
                            <w:pPr>
                              <w:jc w:val="center"/>
                            </w:pPr>
                            <w:r>
                              <w:rPr>
                                <w:color w:val="FFFFFF" w:themeColor="background1"/>
                                <w:sz w:val="20"/>
                              </w:rPr>
                              <w:t xml:space="preserve">Questions about </w:t>
                            </w:r>
                            <w:r w:rsidR="001A49D0">
                              <w:rPr>
                                <w:color w:val="FFFFFF" w:themeColor="background1"/>
                                <w:sz w:val="20"/>
                              </w:rPr>
                              <w:t>Plants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644" w:type="dxa"/>
            <w:shd w:val="clear" w:color="auto" w:fill="auto"/>
          </w:tcPr>
          <w:p w14:paraId="33330358" w14:textId="27F0BD7A" w:rsidR="004A4619" w:rsidRPr="009D66E0" w:rsidRDefault="0036320F" w:rsidP="009D66E0">
            <w:pPr>
              <w:pStyle w:val="standard"/>
              <w:ind w:firstLine="0"/>
              <w:rPr>
                <w:sz w:val="20"/>
              </w:rPr>
            </w:pPr>
            <w:r w:rsidRPr="009D66E0">
              <w:rPr>
                <w:sz w:val="20"/>
              </w:rPr>
              <w:t>"</w:t>
            </w:r>
            <w:r w:rsidR="008109CE">
              <w:rPr>
                <w:sz w:val="20"/>
              </w:rPr>
              <w:t>Z</w:t>
            </w:r>
            <w:r w:rsidRPr="009D66E0">
              <w:rPr>
                <w:sz w:val="20"/>
              </w:rPr>
              <w:t xml:space="preserve">oom into" </w:t>
            </w:r>
            <w:r w:rsidR="00310F15">
              <w:rPr>
                <w:sz w:val="20"/>
              </w:rPr>
              <w:t>food and examine nutrition labels to learn about the materials in plants, animals, and food including organic materials (fats, carbohydrates, and proteins).</w:t>
            </w:r>
          </w:p>
          <w:p w14:paraId="6D5364CC" w14:textId="2D75E260" w:rsidR="009879C2" w:rsidRPr="003745F1" w:rsidRDefault="009879C2" w:rsidP="00972C5D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0B8C4ECD" w14:textId="0DB85139" w:rsidR="008116E5" w:rsidRPr="003745F1" w:rsidRDefault="001A49D0" w:rsidP="008116E5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>Plants are made of small and large organic molecules that contain matter and chemical energy, as well as water and minerals.</w:t>
            </w:r>
          </w:p>
        </w:tc>
        <w:tc>
          <w:tcPr>
            <w:tcW w:w="3644" w:type="dxa"/>
            <w:shd w:val="clear" w:color="auto" w:fill="auto"/>
          </w:tcPr>
          <w:p w14:paraId="20B7CDCA" w14:textId="012AD1A7" w:rsidR="009879C2" w:rsidRPr="003745F1" w:rsidRDefault="001A49D0" w:rsidP="00834B07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Where does a plant's mass come from? What happens when plants are left in the light and in the dark?</w:t>
            </w:r>
          </w:p>
        </w:tc>
      </w:tr>
      <w:tr w:rsidR="009879C2" w14:paraId="282E32B8" w14:textId="77777777" w:rsidTr="003745F1">
        <w:trPr>
          <w:trHeight w:val="1757"/>
        </w:trPr>
        <w:tc>
          <w:tcPr>
            <w:tcW w:w="2018" w:type="dxa"/>
            <w:shd w:val="clear" w:color="auto" w:fill="auto"/>
          </w:tcPr>
          <w:p w14:paraId="06578CCE" w14:textId="0C044E21" w:rsidR="009879C2" w:rsidRPr="003745F1" w:rsidRDefault="003745F1" w:rsidP="00834B07">
            <w:pPr>
              <w:pStyle w:val="standard"/>
              <w:ind w:firstLine="0"/>
              <w:jc w:val="center"/>
              <w:rPr>
                <w:sz w:val="20"/>
              </w:rPr>
            </w:pPr>
            <w:r w:rsidRPr="003745F1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78EC71B" wp14:editId="3A44B937">
                      <wp:simplePos x="0" y="0"/>
                      <wp:positionH relativeFrom="column">
                        <wp:posOffset>13538</wp:posOffset>
                      </wp:positionH>
                      <wp:positionV relativeFrom="paragraph">
                        <wp:posOffset>30480</wp:posOffset>
                      </wp:positionV>
                      <wp:extent cx="1089498" cy="1088984"/>
                      <wp:effectExtent l="0" t="0" r="15875" b="16510"/>
                      <wp:wrapNone/>
                      <wp:docPr id="3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498" cy="108898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9A548AF" w14:textId="634468B8" w:rsidR="009D66E0" w:rsidRPr="000C366A" w:rsidRDefault="009D66E0" w:rsidP="00C12AD9">
                                  <w:pPr>
                                    <w:spacing w:after="0"/>
                                    <w:jc w:val="center"/>
                                    <w:rPr>
                                      <w:color w:val="FFFFFF" w:themeColor="background1"/>
                                      <w:sz w:val="20"/>
                                    </w:rPr>
                                  </w:pPr>
                                  <w:r w:rsidRPr="000C366A"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Investigating</w:t>
                                  </w:r>
                                </w:p>
                                <w:p w14:paraId="52723C53" w14:textId="62D39319" w:rsidR="009D66E0" w:rsidRDefault="001A49D0" w:rsidP="009D66E0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Plants</w:t>
                                  </w:r>
                                </w:p>
                                <w:p w14:paraId="59D95837" w14:textId="3DF6A5D5" w:rsidR="00C12AD9" w:rsidRPr="00C12AD9" w:rsidRDefault="00C12AD9" w:rsidP="009D66E0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20"/>
                                    </w:rPr>
                                  </w:pPr>
                                  <w:r w:rsidRPr="00C12AD9"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Investigator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78EC71B" id="Oval 3" o:spid="_x0000_s1028" style="position:absolute;left:0;text-align:left;margin-left:1.05pt;margin-top:2.4pt;width:85.8pt;height:85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" fillcolor="#00b050" strokecolor="black [3213]">
                      <v:textbox inset="0,,0">
                        <w:txbxContent>
                          <w:p w14:paraId="79A548AF" w14:textId="634468B8" w:rsidR="009D66E0" w:rsidRPr="000C366A" w:rsidRDefault="009D66E0" w:rsidP="00C12AD9">
                            <w:pPr>
                              <w:spacing w:after="0"/>
                              <w:jc w:val="center"/>
                              <w:rPr>
                                <w:color w:val="FFFFFF" w:themeColor="background1"/>
                                <w:sz w:val="20"/>
                              </w:rPr>
                            </w:pPr>
                            <w:r w:rsidRPr="000C366A">
                              <w:rPr>
                                <w:color w:val="FFFFFF" w:themeColor="background1"/>
                                <w:sz w:val="20"/>
                              </w:rPr>
                              <w:t>Investigating</w:t>
                            </w:r>
                          </w:p>
                          <w:p w14:paraId="52723C53" w14:textId="62D39319" w:rsidR="009D66E0" w:rsidRDefault="001A49D0" w:rsidP="009D66E0">
                            <w:pPr>
                              <w:jc w:val="center"/>
                              <w:rPr>
                                <w:color w:val="FFFFFF" w:themeColor="background1"/>
                                <w:sz w:val="2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0"/>
                              </w:rPr>
                              <w:t>Plants</w:t>
                            </w:r>
                          </w:p>
                          <w:p w14:paraId="59D95837" w14:textId="3DF6A5D5" w:rsidR="00C12AD9" w:rsidRPr="00C12AD9" w:rsidRDefault="00C12AD9" w:rsidP="009D66E0">
                            <w:pPr>
                              <w:jc w:val="center"/>
                              <w:rPr>
                                <w:color w:val="FFFFFF" w:themeColor="background1"/>
                                <w:sz w:val="20"/>
                              </w:rPr>
                            </w:pPr>
                            <w:r w:rsidRPr="00C12AD9">
                              <w:rPr>
                                <w:color w:val="FFFFFF" w:themeColor="background1"/>
                                <w:sz w:val="20"/>
                              </w:rPr>
                              <w:t>Investigator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3745F1">
              <w:rPr>
                <w:sz w:val="20"/>
              </w:rPr>
              <w:t xml:space="preserve"> </w:t>
            </w:r>
          </w:p>
        </w:tc>
        <w:tc>
          <w:tcPr>
            <w:tcW w:w="3644" w:type="dxa"/>
            <w:shd w:val="clear" w:color="auto" w:fill="auto"/>
          </w:tcPr>
          <w:p w14:paraId="1EA54CD2" w14:textId="1E5A06AF" w:rsidR="004A4619" w:rsidRPr="009D66E0" w:rsidRDefault="008109CE" w:rsidP="009D66E0">
            <w:pPr>
              <w:pStyle w:val="standard"/>
              <w:ind w:firstLine="0"/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C</w:t>
            </w:r>
            <w:r w:rsidR="0036320F" w:rsidRPr="009D66E0">
              <w:rPr>
                <w:sz w:val="20"/>
              </w:rPr>
              <w:t>onduct investigation</w:t>
            </w:r>
            <w:r w:rsidR="001A49D0">
              <w:rPr>
                <w:sz w:val="20"/>
              </w:rPr>
              <w:t>s</w:t>
            </w:r>
            <w:r w:rsidR="0036320F" w:rsidRPr="009D66E0">
              <w:rPr>
                <w:sz w:val="20"/>
              </w:rPr>
              <w:t xml:space="preserve"> to explore what happens when </w:t>
            </w:r>
            <w:r w:rsidR="001A49D0">
              <w:rPr>
                <w:sz w:val="20"/>
              </w:rPr>
              <w:t>plants grow and when plants are left in the light and in the dark</w:t>
            </w:r>
            <w:r w:rsidR="00310F15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 w:rsidR="00310F15">
              <w:rPr>
                <w:sz w:val="20"/>
              </w:rPr>
              <w:t>U</w:t>
            </w:r>
            <w:r w:rsidR="0036320F" w:rsidRPr="009D66E0">
              <w:rPr>
                <w:sz w:val="20"/>
              </w:rPr>
              <w:t xml:space="preserve">se the </w:t>
            </w:r>
            <w:r w:rsidR="0036320F" w:rsidRPr="000C366A">
              <w:rPr>
                <w:color w:val="00B050"/>
                <w:sz w:val="20"/>
              </w:rPr>
              <w:t xml:space="preserve">Predictions </w:t>
            </w:r>
            <w:r w:rsidR="00310F15">
              <w:rPr>
                <w:color w:val="00B050"/>
                <w:sz w:val="20"/>
              </w:rPr>
              <w:t xml:space="preserve">and Planning </w:t>
            </w:r>
            <w:r w:rsidR="0036320F" w:rsidRPr="000C366A">
              <w:rPr>
                <w:color w:val="00B050"/>
                <w:sz w:val="20"/>
              </w:rPr>
              <w:t>Tool</w:t>
            </w:r>
            <w:r w:rsidR="0036320F" w:rsidRPr="009D66E0">
              <w:rPr>
                <w:sz w:val="20"/>
              </w:rPr>
              <w:t xml:space="preserve"> and the </w:t>
            </w:r>
            <w:r w:rsidR="0036320F" w:rsidRPr="000C366A">
              <w:rPr>
                <w:color w:val="00B050"/>
                <w:sz w:val="20"/>
              </w:rPr>
              <w:t>Evidence-Based Arguments Tool</w:t>
            </w:r>
            <w:r w:rsidR="009D66E0">
              <w:rPr>
                <w:color w:val="000000" w:themeColor="text1"/>
                <w:sz w:val="20"/>
              </w:rPr>
              <w:t>.</w:t>
            </w:r>
          </w:p>
          <w:p w14:paraId="228F49D2" w14:textId="77777777" w:rsidR="009879C2" w:rsidRPr="003745F1" w:rsidRDefault="009879C2" w:rsidP="00972C5D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67C16ADD" w14:textId="5B5261A5" w:rsidR="006D514A" w:rsidRPr="006D514A" w:rsidRDefault="006D514A" w:rsidP="00972C5D">
            <w:pPr>
              <w:pStyle w:val="standard"/>
              <w:ind w:firstLine="0"/>
              <w:rPr>
                <w:sz w:val="20"/>
              </w:rPr>
            </w:pPr>
            <w:r w:rsidRPr="006D514A">
              <w:rPr>
                <w:sz w:val="20"/>
              </w:rPr>
              <w:t>The mass of the plant increased a lot while the mass of the paper towel (or gel) changed a little or remained the same. In the dark, CO</w:t>
            </w:r>
            <w:r w:rsidRPr="006D514A">
              <w:rPr>
                <w:sz w:val="20"/>
                <w:vertAlign w:val="subscript"/>
              </w:rPr>
              <w:t>2</w:t>
            </w:r>
            <w:r w:rsidRPr="006D514A">
              <w:rPr>
                <w:sz w:val="20"/>
              </w:rPr>
              <w:t xml:space="preserve"> leaves the plant and enters the air. In the light, CO</w:t>
            </w:r>
            <w:r w:rsidRPr="006D514A">
              <w:rPr>
                <w:sz w:val="20"/>
                <w:vertAlign w:val="subscript"/>
              </w:rPr>
              <w:t>2</w:t>
            </w:r>
            <w:r w:rsidRPr="006D514A">
              <w:rPr>
                <w:sz w:val="20"/>
              </w:rPr>
              <w:t xml:space="preserve"> leaves the air and moves into the plant.</w:t>
            </w:r>
          </w:p>
        </w:tc>
        <w:tc>
          <w:tcPr>
            <w:tcW w:w="3644" w:type="dxa"/>
            <w:shd w:val="clear" w:color="auto" w:fill="auto"/>
          </w:tcPr>
          <w:p w14:paraId="022D8AB0" w14:textId="7BD378DB" w:rsidR="009879C2" w:rsidRPr="003745F1" w:rsidRDefault="001A49D0" w:rsidP="001F2202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How do plants get food and energy?</w:t>
            </w:r>
          </w:p>
        </w:tc>
      </w:tr>
      <w:tr w:rsidR="003745F1" w14:paraId="3921561B" w14:textId="77777777" w:rsidTr="003745F1">
        <w:trPr>
          <w:trHeight w:val="1757"/>
        </w:trPr>
        <w:tc>
          <w:tcPr>
            <w:tcW w:w="2018" w:type="dxa"/>
            <w:shd w:val="clear" w:color="auto" w:fill="auto"/>
          </w:tcPr>
          <w:p w14:paraId="4BE2B8DE" w14:textId="339FE2C0" w:rsidR="003745F1" w:rsidRPr="003745F1" w:rsidRDefault="003745F1" w:rsidP="003745F1">
            <w:pPr>
              <w:pStyle w:val="standard"/>
              <w:ind w:firstLine="0"/>
              <w:jc w:val="center"/>
              <w:rPr>
                <w:noProof/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58A4F68" wp14:editId="625CE771">
                      <wp:simplePos x="0" y="0"/>
                      <wp:positionH relativeFrom="column">
                        <wp:posOffset>15781</wp:posOffset>
                      </wp:positionH>
                      <wp:positionV relativeFrom="paragraph">
                        <wp:posOffset>17645</wp:posOffset>
                      </wp:positionV>
                      <wp:extent cx="1089497" cy="1088984"/>
                      <wp:effectExtent l="0" t="0" r="15875" b="16510"/>
                      <wp:wrapNone/>
                      <wp:docPr id="6" name="Oval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497" cy="108898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432FF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F9B89E8" w14:textId="71497656" w:rsidR="0015626F" w:rsidRDefault="009D66E0" w:rsidP="0015626F">
                                  <w:pPr>
                                    <w:spacing w:after="0"/>
                                    <w:jc w:val="center"/>
                                    <w:rPr>
                                      <w:color w:val="FFFFFF" w:themeColor="background1"/>
                                      <w:sz w:val="17"/>
                                      <w:szCs w:val="17"/>
                                    </w:rPr>
                                  </w:pPr>
                                  <w:r w:rsidRPr="00830D7C">
                                    <w:rPr>
                                      <w:color w:val="FFFFFF" w:themeColor="background1"/>
                                      <w:sz w:val="17"/>
                                      <w:szCs w:val="17"/>
                                    </w:rPr>
                                    <w:t>Explaining</w:t>
                                  </w:r>
                                  <w:r w:rsidR="00C12AD9" w:rsidRPr="00830D7C">
                                    <w:rPr>
                                      <w:color w:val="FFFFFF" w:themeColor="background1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 w:rsidR="0015626F" w:rsidRPr="00830D7C">
                                    <w:rPr>
                                      <w:color w:val="FFFFFF" w:themeColor="background1"/>
                                      <w:sz w:val="17"/>
                                      <w:szCs w:val="17"/>
                                    </w:rPr>
                                    <w:t xml:space="preserve">How </w:t>
                                  </w:r>
                                  <w:r w:rsidR="001A49D0" w:rsidRPr="00830D7C">
                                    <w:rPr>
                                      <w:color w:val="FFFFFF" w:themeColor="background1"/>
                                      <w:sz w:val="17"/>
                                      <w:szCs w:val="17"/>
                                    </w:rPr>
                                    <w:t xml:space="preserve">Plants Make Food, </w:t>
                                  </w:r>
                                  <w:r w:rsidR="0015626F" w:rsidRPr="00830D7C">
                                    <w:rPr>
                                      <w:color w:val="FFFFFF" w:themeColor="background1"/>
                                      <w:sz w:val="17"/>
                                      <w:szCs w:val="17"/>
                                    </w:rPr>
                                    <w:t>Move</w:t>
                                  </w:r>
                                  <w:r w:rsidR="001A49D0" w:rsidRPr="00830D7C">
                                    <w:rPr>
                                      <w:color w:val="FFFFFF" w:themeColor="background1"/>
                                      <w:sz w:val="17"/>
                                      <w:szCs w:val="17"/>
                                    </w:rPr>
                                    <w:t>,</w:t>
                                  </w:r>
                                  <w:r w:rsidR="0015626F" w:rsidRPr="00830D7C">
                                    <w:rPr>
                                      <w:color w:val="FFFFFF" w:themeColor="background1"/>
                                      <w:sz w:val="17"/>
                                      <w:szCs w:val="17"/>
                                    </w:rPr>
                                    <w:t xml:space="preserve"> and Function</w:t>
                                  </w:r>
                                </w:p>
                                <w:p w14:paraId="2A4DC0FF" w14:textId="77777777" w:rsidR="00830D7C" w:rsidRPr="00830D7C" w:rsidRDefault="00830D7C" w:rsidP="0015626F">
                                  <w:pPr>
                                    <w:spacing w:after="0"/>
                                    <w:jc w:val="center"/>
                                    <w:rPr>
                                      <w:color w:val="FFFFFF" w:themeColor="background1"/>
                                      <w:sz w:val="17"/>
                                      <w:szCs w:val="17"/>
                                    </w:rPr>
                                  </w:pPr>
                                </w:p>
                                <w:p w14:paraId="617A807B" w14:textId="1EC8FD4D" w:rsidR="009D66E0" w:rsidRPr="00830D7C" w:rsidRDefault="00C12AD9" w:rsidP="00C12AD9">
                                  <w:pPr>
                                    <w:pStyle w:val="standard"/>
                                    <w:spacing w:after="0"/>
                                    <w:ind w:firstLine="0"/>
                                    <w:jc w:val="center"/>
                                    <w:rPr>
                                      <w:color w:val="000000" w:themeColor="text1"/>
                                      <w:sz w:val="17"/>
                                      <w:szCs w:val="17"/>
                                    </w:rPr>
                                  </w:pPr>
                                  <w:r w:rsidRPr="00830D7C">
                                    <w:rPr>
                                      <w:color w:val="FFFFFF" w:themeColor="background1"/>
                                      <w:sz w:val="17"/>
                                      <w:szCs w:val="17"/>
                                    </w:rPr>
                                    <w:t>Explainer</w:t>
                                  </w:r>
                                </w:p>
                                <w:p w14:paraId="3E230B6F" w14:textId="77777777" w:rsidR="009D66E0" w:rsidRPr="001A49D0" w:rsidRDefault="009D66E0" w:rsidP="00C12AD9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58A4F68" id="Oval 6" o:spid="_x0000_s1029" style="position:absolute;left:0;text-align:left;margin-left:1.25pt;margin-top:1.4pt;width:85.8pt;height:85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" fillcolor="#0432ff" strokecolor="black [3213]">
                      <v:textbox inset="0,0,0,0">
                        <w:txbxContent>
                          <w:p w14:paraId="6F9B89E8" w14:textId="71497656" w:rsidR="0015626F" w:rsidRDefault="009D66E0" w:rsidP="0015626F">
                            <w:pPr>
                              <w:spacing w:after="0"/>
                              <w:jc w:val="center"/>
                              <w:rPr>
                                <w:color w:val="FFFFFF" w:themeColor="background1"/>
                                <w:sz w:val="17"/>
                                <w:szCs w:val="17"/>
                              </w:rPr>
                            </w:pPr>
                            <w:r w:rsidRPr="00830D7C">
                              <w:rPr>
                                <w:color w:val="FFFFFF" w:themeColor="background1"/>
                                <w:sz w:val="17"/>
                                <w:szCs w:val="17"/>
                              </w:rPr>
                              <w:t>Explaining</w:t>
                            </w:r>
                            <w:r w:rsidR="00C12AD9" w:rsidRPr="00830D7C">
                              <w:rPr>
                                <w:color w:val="FFFFFF" w:themeColor="background1"/>
                                <w:sz w:val="17"/>
                                <w:szCs w:val="17"/>
                              </w:rPr>
                              <w:t xml:space="preserve"> </w:t>
                            </w:r>
                            <w:r w:rsidR="0015626F" w:rsidRPr="00830D7C">
                              <w:rPr>
                                <w:color w:val="FFFFFF" w:themeColor="background1"/>
                                <w:sz w:val="17"/>
                                <w:szCs w:val="17"/>
                              </w:rPr>
                              <w:t xml:space="preserve">How </w:t>
                            </w:r>
                            <w:r w:rsidR="001A49D0" w:rsidRPr="00830D7C">
                              <w:rPr>
                                <w:color w:val="FFFFFF" w:themeColor="background1"/>
                                <w:sz w:val="17"/>
                                <w:szCs w:val="17"/>
                              </w:rPr>
                              <w:t xml:space="preserve">Plants Make Food, </w:t>
                            </w:r>
                            <w:r w:rsidR="0015626F" w:rsidRPr="00830D7C">
                              <w:rPr>
                                <w:color w:val="FFFFFF" w:themeColor="background1"/>
                                <w:sz w:val="17"/>
                                <w:szCs w:val="17"/>
                              </w:rPr>
                              <w:t>Move</w:t>
                            </w:r>
                            <w:r w:rsidR="001A49D0" w:rsidRPr="00830D7C">
                              <w:rPr>
                                <w:color w:val="FFFFFF" w:themeColor="background1"/>
                                <w:sz w:val="17"/>
                                <w:szCs w:val="17"/>
                              </w:rPr>
                              <w:t>,</w:t>
                            </w:r>
                            <w:r w:rsidR="0015626F" w:rsidRPr="00830D7C">
                              <w:rPr>
                                <w:color w:val="FFFFFF" w:themeColor="background1"/>
                                <w:sz w:val="17"/>
                                <w:szCs w:val="17"/>
                              </w:rPr>
                              <w:t xml:space="preserve"> and Function</w:t>
                            </w:r>
                          </w:p>
                          <w:p w14:paraId="2A4DC0FF" w14:textId="77777777" w:rsidR="00830D7C" w:rsidRPr="00830D7C" w:rsidRDefault="00830D7C" w:rsidP="0015626F">
                            <w:pPr>
                              <w:spacing w:after="0"/>
                              <w:jc w:val="center"/>
                              <w:rPr>
                                <w:color w:val="FFFFFF" w:themeColor="background1"/>
                                <w:sz w:val="17"/>
                                <w:szCs w:val="17"/>
                              </w:rPr>
                            </w:pPr>
                          </w:p>
                          <w:p w14:paraId="617A807B" w14:textId="1EC8FD4D" w:rsidR="009D66E0" w:rsidRPr="00830D7C" w:rsidRDefault="00C12AD9" w:rsidP="00C12AD9">
                            <w:pPr>
                              <w:pStyle w:val="standard"/>
                              <w:spacing w:after="0"/>
                              <w:ind w:firstLine="0"/>
                              <w:jc w:val="center"/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830D7C">
                              <w:rPr>
                                <w:color w:val="FFFFFF" w:themeColor="background1"/>
                                <w:sz w:val="17"/>
                                <w:szCs w:val="17"/>
                              </w:rPr>
                              <w:t>Explainer</w:t>
                            </w:r>
                          </w:p>
                          <w:p w14:paraId="3E230B6F" w14:textId="77777777" w:rsidR="009D66E0" w:rsidRPr="001A49D0" w:rsidRDefault="009D66E0" w:rsidP="00C12AD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644" w:type="dxa"/>
            <w:shd w:val="clear" w:color="auto" w:fill="auto"/>
          </w:tcPr>
          <w:p w14:paraId="1DF08832" w14:textId="6C13DBD1" w:rsidR="004A4619" w:rsidRPr="009D66E0" w:rsidRDefault="008109CE" w:rsidP="009D66E0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>M</w:t>
            </w:r>
            <w:r w:rsidR="0036320F" w:rsidRPr="009D66E0">
              <w:rPr>
                <w:sz w:val="20"/>
              </w:rPr>
              <w:t xml:space="preserve">odel </w:t>
            </w:r>
            <w:r w:rsidR="00830D7C">
              <w:rPr>
                <w:sz w:val="20"/>
              </w:rPr>
              <w:t>cellular respiration and photosynthesis using</w:t>
            </w:r>
            <w:r w:rsidR="0036320F" w:rsidRPr="009D66E0">
              <w:rPr>
                <w:sz w:val="20"/>
              </w:rPr>
              <w:t xml:space="preserve"> molecular model kits and use the </w:t>
            </w:r>
            <w:r w:rsidR="0036320F" w:rsidRPr="000C366A">
              <w:rPr>
                <w:color w:val="0432FF"/>
                <w:sz w:val="20"/>
              </w:rPr>
              <w:t>Explanations Tool</w:t>
            </w:r>
            <w:r w:rsidR="0036320F" w:rsidRPr="009D66E0">
              <w:rPr>
                <w:sz w:val="20"/>
              </w:rPr>
              <w:t xml:space="preserve"> to explain what happens when </w:t>
            </w:r>
            <w:r w:rsidR="00830D7C">
              <w:rPr>
                <w:sz w:val="20"/>
              </w:rPr>
              <w:t>plants make food,</w:t>
            </w:r>
            <w:r w:rsidR="0015626F">
              <w:rPr>
                <w:sz w:val="20"/>
              </w:rPr>
              <w:t xml:space="preserve"> move</w:t>
            </w:r>
            <w:r w:rsidR="00830D7C">
              <w:rPr>
                <w:sz w:val="20"/>
              </w:rPr>
              <w:t>,</w:t>
            </w:r>
            <w:r w:rsidR="0015626F">
              <w:rPr>
                <w:sz w:val="20"/>
              </w:rPr>
              <w:t xml:space="preserve"> and function.</w:t>
            </w:r>
          </w:p>
          <w:p w14:paraId="53DB0313" w14:textId="77777777" w:rsidR="003745F1" w:rsidRPr="003745F1" w:rsidRDefault="003745F1" w:rsidP="003745F1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1411D55C" w14:textId="694221FE" w:rsidR="003745F1" w:rsidRPr="00830D7C" w:rsidRDefault="00830D7C" w:rsidP="003745F1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>Plants make glucose and O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 xml:space="preserve"> from CO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 xml:space="preserve"> and H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>O, the process of photosynthesis. Then they use some of that glucose for cellular respiration, combining glucose with O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 xml:space="preserve"> to make CO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 xml:space="preserve"> and H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>O and providing energy for plant functions.</w:t>
            </w:r>
          </w:p>
        </w:tc>
        <w:tc>
          <w:tcPr>
            <w:tcW w:w="3644" w:type="dxa"/>
            <w:shd w:val="clear" w:color="auto" w:fill="auto"/>
          </w:tcPr>
          <w:p w14:paraId="0B32DBA7" w14:textId="40261CED" w:rsidR="003745F1" w:rsidRPr="00417CF4" w:rsidRDefault="00830D7C" w:rsidP="003745F1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What happens to the food plants make during photosynthesis?</w:t>
            </w:r>
          </w:p>
        </w:tc>
      </w:tr>
      <w:tr w:rsidR="003745F1" w14:paraId="32174B3C" w14:textId="77777777" w:rsidTr="003745F1">
        <w:trPr>
          <w:trHeight w:val="440"/>
        </w:trPr>
        <w:tc>
          <w:tcPr>
            <w:tcW w:w="2018" w:type="dxa"/>
            <w:shd w:val="clear" w:color="auto" w:fill="auto"/>
          </w:tcPr>
          <w:p w14:paraId="2B43F8DD" w14:textId="77777777" w:rsidR="003745F1" w:rsidRDefault="003745F1" w:rsidP="003745F1">
            <w:pPr>
              <w:pStyle w:val="standard"/>
              <w:ind w:firstLine="0"/>
              <w:jc w:val="center"/>
              <w:rPr>
                <w:b/>
              </w:rPr>
            </w:pPr>
            <w:r w:rsidRPr="00391F73">
              <w:rPr>
                <w:b/>
              </w:rPr>
              <w:lastRenderedPageBreak/>
              <w:t>Activity</w:t>
            </w:r>
            <w:r>
              <w:rPr>
                <w:b/>
              </w:rPr>
              <w:t xml:space="preserve"> Chunk</w:t>
            </w:r>
          </w:p>
          <w:p w14:paraId="2A542D91" w14:textId="69AF112C" w:rsidR="00FE33EE" w:rsidRPr="003745F1" w:rsidRDefault="00FE33EE" w:rsidP="003745F1">
            <w:pPr>
              <w:pStyle w:val="standard"/>
              <w:ind w:firstLine="0"/>
              <w:jc w:val="center"/>
              <w:rPr>
                <w:sz w:val="20"/>
              </w:rPr>
            </w:pPr>
            <w:r>
              <w:t>Write the activity and your role in each circle.</w:t>
            </w:r>
          </w:p>
        </w:tc>
        <w:tc>
          <w:tcPr>
            <w:tcW w:w="3644" w:type="dxa"/>
            <w:shd w:val="clear" w:color="auto" w:fill="auto"/>
          </w:tcPr>
          <w:p w14:paraId="1CA40150" w14:textId="77777777" w:rsidR="003745F1" w:rsidRDefault="003745F1" w:rsidP="003745F1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b/>
              </w:rPr>
              <w:t>What did we do?</w:t>
            </w:r>
          </w:p>
          <w:p w14:paraId="7A64CE7E" w14:textId="5AD3116F" w:rsidR="003745F1" w:rsidRDefault="003745F1" w:rsidP="003745F1">
            <w:pPr>
              <w:pStyle w:val="standard"/>
              <w:ind w:firstLine="0"/>
              <w:jc w:val="center"/>
            </w:pPr>
            <w:r w:rsidRPr="00E06694">
              <w:t xml:space="preserve">Summarize key </w:t>
            </w:r>
            <w:r>
              <w:t>information and activities</w:t>
            </w:r>
            <w:r w:rsidRPr="00E06694">
              <w:t xml:space="preserve"> </w:t>
            </w:r>
            <w:r>
              <w:t>with a description and/or picture.</w:t>
            </w:r>
          </w:p>
        </w:tc>
        <w:tc>
          <w:tcPr>
            <w:tcW w:w="3644" w:type="dxa"/>
            <w:shd w:val="clear" w:color="auto" w:fill="auto"/>
          </w:tcPr>
          <w:p w14:paraId="6E50B214" w14:textId="77777777" w:rsidR="003745F1" w:rsidRDefault="003745F1" w:rsidP="003745F1">
            <w:pPr>
              <w:pStyle w:val="standard"/>
              <w:ind w:firstLine="0"/>
              <w:jc w:val="center"/>
              <w:rPr>
                <w:b/>
              </w:rPr>
            </w:pPr>
            <w:r w:rsidRPr="00391F73">
              <w:rPr>
                <w:b/>
              </w:rPr>
              <w:t xml:space="preserve">What </w:t>
            </w:r>
            <w:r>
              <w:rPr>
                <w:b/>
              </w:rPr>
              <w:t xml:space="preserve">Did We Figure </w:t>
            </w:r>
            <w:r w:rsidRPr="00391F73">
              <w:rPr>
                <w:b/>
              </w:rPr>
              <w:t>Out</w:t>
            </w:r>
            <w:r>
              <w:rPr>
                <w:b/>
              </w:rPr>
              <w:t>?</w:t>
            </w:r>
          </w:p>
          <w:p w14:paraId="0852A82B" w14:textId="28CC928B" w:rsidR="003745F1" w:rsidRDefault="003745F1" w:rsidP="003745F1">
            <w:pPr>
              <w:pStyle w:val="standard"/>
              <w:ind w:firstLine="0"/>
              <w:jc w:val="center"/>
            </w:pPr>
            <w:r>
              <w:t>Summarize what we figured out about the phenomena that helps us answer the driving question.</w:t>
            </w:r>
          </w:p>
        </w:tc>
        <w:tc>
          <w:tcPr>
            <w:tcW w:w="3644" w:type="dxa"/>
            <w:shd w:val="clear" w:color="auto" w:fill="auto"/>
          </w:tcPr>
          <w:p w14:paraId="4B1E99EA" w14:textId="77777777" w:rsidR="003745F1" w:rsidRDefault="003745F1" w:rsidP="003745F1">
            <w:pPr>
              <w:pStyle w:val="standard"/>
              <w:ind w:firstLine="0"/>
              <w:jc w:val="center"/>
              <w:rPr>
                <w:b/>
              </w:rPr>
            </w:pPr>
            <w:r w:rsidRPr="00391F73">
              <w:rPr>
                <w:b/>
              </w:rPr>
              <w:t xml:space="preserve">What </w:t>
            </w:r>
            <w:r>
              <w:rPr>
                <w:b/>
              </w:rPr>
              <w:t>Are We Asking Now?</w:t>
            </w:r>
          </w:p>
          <w:p w14:paraId="660A3EC7" w14:textId="7003816B" w:rsidR="003745F1" w:rsidRDefault="003745F1" w:rsidP="003745F1">
            <w:pPr>
              <w:pStyle w:val="standard"/>
              <w:ind w:firstLine="0"/>
              <w:jc w:val="center"/>
            </w:pPr>
            <w:r w:rsidRPr="00DD2D0D">
              <w:rPr>
                <w:sz w:val="20"/>
              </w:rPr>
              <w:t xml:space="preserve">What additional information do you need to </w:t>
            </w:r>
            <w:r>
              <w:rPr>
                <w:sz w:val="20"/>
              </w:rPr>
              <w:t>answer the driving question?</w:t>
            </w:r>
          </w:p>
        </w:tc>
      </w:tr>
      <w:tr w:rsidR="009879C2" w14:paraId="2D4BB0C0" w14:textId="77777777" w:rsidTr="00417CF4">
        <w:trPr>
          <w:trHeight w:val="1757"/>
        </w:trPr>
        <w:tc>
          <w:tcPr>
            <w:tcW w:w="2018" w:type="dxa"/>
            <w:shd w:val="clear" w:color="auto" w:fill="auto"/>
          </w:tcPr>
          <w:p w14:paraId="2A59D795" w14:textId="72463B24" w:rsidR="009879C2" w:rsidRPr="003745F1" w:rsidRDefault="009D66E0" w:rsidP="002579E4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EFF9841" wp14:editId="694239EA">
                      <wp:simplePos x="0" y="0"/>
                      <wp:positionH relativeFrom="column">
                        <wp:posOffset>23157</wp:posOffset>
                      </wp:positionH>
                      <wp:positionV relativeFrom="paragraph">
                        <wp:posOffset>28602</wp:posOffset>
                      </wp:positionV>
                      <wp:extent cx="1089497" cy="1088984"/>
                      <wp:effectExtent l="0" t="0" r="15875" b="16510"/>
                      <wp:wrapNone/>
                      <wp:docPr id="11" name="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497" cy="108898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432FF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A60CD71" w14:textId="058484CA" w:rsidR="00C12AD9" w:rsidRPr="00C12AD9" w:rsidRDefault="009D66E0" w:rsidP="00C12AD9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20"/>
                                    </w:rPr>
                                  </w:pPr>
                                  <w:r w:rsidRPr="000C366A"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Explaining</w:t>
                                  </w:r>
                                  <w:r w:rsidR="00C12AD9">
                                    <w:rPr>
                                      <w:color w:val="FFFFFF" w:themeColor="background1"/>
                                      <w:sz w:val="20"/>
                                    </w:rPr>
                                    <w:t xml:space="preserve"> </w:t>
                                  </w:r>
                                  <w:r w:rsidR="0015626F">
                                    <w:rPr>
                                      <w:color w:val="FFFFFF" w:themeColor="background1"/>
                                      <w:sz w:val="20"/>
                                    </w:rPr>
                                    <w:t xml:space="preserve">How </w:t>
                                  </w:r>
                                  <w:r w:rsidR="00830D7C"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Plants</w:t>
                                  </w:r>
                                  <w:r w:rsidR="0015626F">
                                    <w:rPr>
                                      <w:color w:val="FFFFFF" w:themeColor="background1"/>
                                      <w:sz w:val="20"/>
                                    </w:rPr>
                                    <w:t xml:space="preserve"> Grow</w:t>
                                  </w:r>
                                </w:p>
                                <w:p w14:paraId="10163D8F" w14:textId="7C1419BE" w:rsidR="009D66E0" w:rsidRPr="009D66E0" w:rsidRDefault="00C12AD9" w:rsidP="009D66E0">
                                  <w:pPr>
                                    <w:pStyle w:val="standard"/>
                                    <w:spacing w:after="0"/>
                                    <w:ind w:firstLine="0"/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Explainer</w:t>
                                  </w:r>
                                </w:p>
                                <w:p w14:paraId="404457C4" w14:textId="77777777" w:rsidR="009D66E0" w:rsidRDefault="009D66E0" w:rsidP="009D66E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EFF9841" id="Oval 11" o:spid="_x0000_s1030" style="position:absolute;left:0;text-align:left;margin-left:1.8pt;margin-top:2.25pt;width:85.8pt;height:85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" fillcolor="#0432ff" strokecolor="black [3213]">
                      <v:textbox inset="0,,0">
                        <w:txbxContent>
                          <w:p w14:paraId="7A60CD71" w14:textId="058484CA" w:rsidR="00C12AD9" w:rsidRPr="00C12AD9" w:rsidRDefault="009D66E0" w:rsidP="00C12AD9">
                            <w:pPr>
                              <w:jc w:val="center"/>
                              <w:rPr>
                                <w:color w:val="FFFFFF" w:themeColor="background1"/>
                                <w:sz w:val="20"/>
                              </w:rPr>
                            </w:pPr>
                            <w:r w:rsidRPr="000C366A">
                              <w:rPr>
                                <w:color w:val="FFFFFF" w:themeColor="background1"/>
                                <w:sz w:val="20"/>
                              </w:rPr>
                              <w:t>Explaining</w:t>
                            </w:r>
                            <w:r w:rsidR="00C12AD9">
                              <w:rPr>
                                <w:color w:val="FFFFFF" w:themeColor="background1"/>
                                <w:sz w:val="20"/>
                              </w:rPr>
                              <w:t xml:space="preserve"> </w:t>
                            </w:r>
                            <w:r w:rsidR="0015626F">
                              <w:rPr>
                                <w:color w:val="FFFFFF" w:themeColor="background1"/>
                                <w:sz w:val="20"/>
                              </w:rPr>
                              <w:t xml:space="preserve">How </w:t>
                            </w:r>
                            <w:r w:rsidR="00830D7C">
                              <w:rPr>
                                <w:color w:val="FFFFFF" w:themeColor="background1"/>
                                <w:sz w:val="20"/>
                              </w:rPr>
                              <w:t>Plants</w:t>
                            </w:r>
                            <w:r w:rsidR="0015626F">
                              <w:rPr>
                                <w:color w:val="FFFFFF" w:themeColor="background1"/>
                                <w:sz w:val="20"/>
                              </w:rPr>
                              <w:t xml:space="preserve"> Grow</w:t>
                            </w:r>
                          </w:p>
                          <w:p w14:paraId="10163D8F" w14:textId="7C1419BE" w:rsidR="009D66E0" w:rsidRPr="009D66E0" w:rsidRDefault="00C12AD9" w:rsidP="009D66E0">
                            <w:pPr>
                              <w:pStyle w:val="standard"/>
                              <w:spacing w:after="0"/>
                              <w:ind w:firstLine="0"/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0"/>
                              </w:rPr>
                              <w:t>Explainer</w:t>
                            </w:r>
                          </w:p>
                          <w:p w14:paraId="404457C4" w14:textId="77777777" w:rsidR="009D66E0" w:rsidRDefault="009D66E0" w:rsidP="009D66E0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9879C2" w:rsidRPr="003745F1">
              <w:rPr>
                <w:sz w:val="20"/>
              </w:rPr>
              <w:t xml:space="preserve"> </w:t>
            </w:r>
          </w:p>
        </w:tc>
        <w:tc>
          <w:tcPr>
            <w:tcW w:w="3644" w:type="dxa"/>
            <w:shd w:val="clear" w:color="auto" w:fill="auto"/>
          </w:tcPr>
          <w:p w14:paraId="60B170D0" w14:textId="0E8AC8CB" w:rsidR="004A4619" w:rsidRPr="009D66E0" w:rsidRDefault="0015626F" w:rsidP="009D66E0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Trace the process involved in a </w:t>
            </w:r>
            <w:r w:rsidR="00830D7C">
              <w:rPr>
                <w:sz w:val="20"/>
              </w:rPr>
              <w:t>potato</w:t>
            </w:r>
            <w:r>
              <w:rPr>
                <w:sz w:val="20"/>
              </w:rPr>
              <w:t xml:space="preserve"> growing on a poster of a </w:t>
            </w:r>
            <w:r w:rsidR="00830D7C">
              <w:rPr>
                <w:sz w:val="20"/>
              </w:rPr>
              <w:t>potato</w:t>
            </w:r>
            <w:r>
              <w:rPr>
                <w:sz w:val="20"/>
              </w:rPr>
              <w:t xml:space="preserve">, construct a model of the </w:t>
            </w:r>
            <w:r w:rsidR="00830D7C">
              <w:rPr>
                <w:sz w:val="20"/>
              </w:rPr>
              <w:t>building</w:t>
            </w:r>
            <w:r>
              <w:rPr>
                <w:sz w:val="20"/>
              </w:rPr>
              <w:t xml:space="preserve"> of molecules through biosynthesis,</w:t>
            </w:r>
            <w:r w:rsidR="0036320F" w:rsidRPr="009D66E0">
              <w:rPr>
                <w:sz w:val="20"/>
              </w:rPr>
              <w:t xml:space="preserve"> and use the </w:t>
            </w:r>
            <w:r w:rsidR="0036320F" w:rsidRPr="000C366A">
              <w:rPr>
                <w:color w:val="0432FF"/>
                <w:sz w:val="20"/>
              </w:rPr>
              <w:t xml:space="preserve">Explanations Tool </w:t>
            </w:r>
            <w:r w:rsidR="0036320F" w:rsidRPr="009D66E0">
              <w:rPr>
                <w:sz w:val="20"/>
              </w:rPr>
              <w:t xml:space="preserve">to explain </w:t>
            </w:r>
            <w:r>
              <w:rPr>
                <w:sz w:val="20"/>
              </w:rPr>
              <w:t>biosynthesis.</w:t>
            </w:r>
          </w:p>
          <w:p w14:paraId="31753F56" w14:textId="76EA8D6C" w:rsidR="009879C2" w:rsidRPr="003745F1" w:rsidRDefault="009879C2" w:rsidP="005B595C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53B04AEA" w14:textId="72B3B6B3" w:rsidR="009879C2" w:rsidRPr="003745F1" w:rsidRDefault="00830D7C" w:rsidP="005B595C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>Some glucose that plants make is combined with soil minerals to make large organic molecules for growth (biosynthesis).</w:t>
            </w:r>
          </w:p>
        </w:tc>
        <w:tc>
          <w:tcPr>
            <w:tcW w:w="3644" w:type="dxa"/>
            <w:shd w:val="clear" w:color="auto" w:fill="auto"/>
          </w:tcPr>
          <w:p w14:paraId="2D36E068" w14:textId="07BE69AF" w:rsidR="009879C2" w:rsidRPr="003745F1" w:rsidRDefault="0015626F" w:rsidP="002579E4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How do other </w:t>
            </w:r>
            <w:r w:rsidR="00830D7C">
              <w:rPr>
                <w:sz w:val="20"/>
              </w:rPr>
              <w:t>plants</w:t>
            </w:r>
            <w:r>
              <w:rPr>
                <w:sz w:val="20"/>
              </w:rPr>
              <w:t xml:space="preserve"> grow, move, and function?</w:t>
            </w:r>
          </w:p>
        </w:tc>
      </w:tr>
      <w:tr w:rsidR="009879C2" w14:paraId="1C472C7C" w14:textId="77777777" w:rsidTr="00417CF4">
        <w:trPr>
          <w:trHeight w:val="1757"/>
        </w:trPr>
        <w:tc>
          <w:tcPr>
            <w:tcW w:w="2018" w:type="dxa"/>
            <w:shd w:val="clear" w:color="auto" w:fill="auto"/>
          </w:tcPr>
          <w:p w14:paraId="4BC88DB7" w14:textId="48F678E4" w:rsidR="009879C2" w:rsidRPr="003745F1" w:rsidRDefault="009D66E0" w:rsidP="002579E4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2B604CF" wp14:editId="05D69917">
                      <wp:simplePos x="0" y="0"/>
                      <wp:positionH relativeFrom="column">
                        <wp:posOffset>22793</wp:posOffset>
                      </wp:positionH>
                      <wp:positionV relativeFrom="paragraph">
                        <wp:posOffset>34763</wp:posOffset>
                      </wp:positionV>
                      <wp:extent cx="1089497" cy="1088984"/>
                      <wp:effectExtent l="0" t="0" r="15875" b="16510"/>
                      <wp:wrapNone/>
                      <wp:docPr id="12" name="Oval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497" cy="108898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432FF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AF2E991" w14:textId="53F74A73" w:rsidR="0015626F" w:rsidRPr="0015626F" w:rsidRDefault="0015626F" w:rsidP="0015626F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Explaining Other Examples</w:t>
                                  </w:r>
                                </w:p>
                                <w:p w14:paraId="20B2A667" w14:textId="29B99F46" w:rsidR="009D66E0" w:rsidRPr="009D66E0" w:rsidRDefault="00C12AD9" w:rsidP="009D66E0">
                                  <w:pPr>
                                    <w:pStyle w:val="standard"/>
                                    <w:spacing w:after="0"/>
                                    <w:ind w:firstLine="0"/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Explainer</w:t>
                                  </w:r>
                                </w:p>
                                <w:p w14:paraId="00A67744" w14:textId="77777777" w:rsidR="009D66E0" w:rsidRDefault="009D66E0" w:rsidP="009D66E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2B604CF" id="Oval 12" o:spid="_x0000_s1031" style="position:absolute;left:0;text-align:left;margin-left:1.8pt;margin-top:2.75pt;width:85.8pt;height:85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" fillcolor="#0432ff" strokecolor="black [3213]">
                      <v:textbox inset="0,,0">
                        <w:txbxContent>
                          <w:p w14:paraId="7AF2E991" w14:textId="53F74A73" w:rsidR="0015626F" w:rsidRPr="0015626F" w:rsidRDefault="0015626F" w:rsidP="0015626F">
                            <w:pPr>
                              <w:jc w:val="center"/>
                              <w:rPr>
                                <w:color w:val="FFFFFF" w:themeColor="background1"/>
                                <w:sz w:val="2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0"/>
                              </w:rPr>
                              <w:t>Explaining Other Examples</w:t>
                            </w:r>
                          </w:p>
                          <w:p w14:paraId="20B2A667" w14:textId="29B99F46" w:rsidR="009D66E0" w:rsidRPr="009D66E0" w:rsidRDefault="00C12AD9" w:rsidP="009D66E0">
                            <w:pPr>
                              <w:pStyle w:val="standard"/>
                              <w:spacing w:after="0"/>
                              <w:ind w:firstLine="0"/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0"/>
                              </w:rPr>
                              <w:t>Explainer</w:t>
                            </w:r>
                          </w:p>
                          <w:p w14:paraId="00A67744" w14:textId="77777777" w:rsidR="009D66E0" w:rsidRDefault="009D66E0" w:rsidP="009D66E0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9879C2" w:rsidRPr="003745F1">
              <w:rPr>
                <w:sz w:val="20"/>
              </w:rPr>
              <w:t xml:space="preserve"> </w:t>
            </w:r>
          </w:p>
        </w:tc>
        <w:tc>
          <w:tcPr>
            <w:tcW w:w="3644" w:type="dxa"/>
            <w:shd w:val="clear" w:color="auto" w:fill="auto"/>
          </w:tcPr>
          <w:p w14:paraId="2D8D9A39" w14:textId="657765DE" w:rsidR="004A4619" w:rsidRPr="009D66E0" w:rsidRDefault="0015626F" w:rsidP="009D66E0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Practice explaining </w:t>
            </w:r>
            <w:r w:rsidR="00830D7C">
              <w:rPr>
                <w:sz w:val="20"/>
              </w:rPr>
              <w:t>photosynthesis</w:t>
            </w:r>
            <w:r>
              <w:rPr>
                <w:sz w:val="20"/>
              </w:rPr>
              <w:t xml:space="preserve">, biosynthesis, and cellular respiration in other </w:t>
            </w:r>
            <w:r w:rsidR="00830D7C">
              <w:rPr>
                <w:sz w:val="20"/>
              </w:rPr>
              <w:t>plants</w:t>
            </w:r>
            <w:r>
              <w:rPr>
                <w:sz w:val="20"/>
              </w:rPr>
              <w:t>, and take the unit posttest.</w:t>
            </w:r>
          </w:p>
          <w:p w14:paraId="26772BF0" w14:textId="6EACB26F" w:rsidR="009879C2" w:rsidRPr="003745F1" w:rsidRDefault="009879C2" w:rsidP="00955785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67F188C2" w14:textId="3D2D0F82" w:rsidR="009879C2" w:rsidRPr="003745F1" w:rsidRDefault="0015626F" w:rsidP="00955785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All </w:t>
            </w:r>
            <w:r w:rsidR="00830D7C">
              <w:rPr>
                <w:sz w:val="20"/>
              </w:rPr>
              <w:t>plants</w:t>
            </w:r>
            <w:r>
              <w:rPr>
                <w:sz w:val="20"/>
              </w:rPr>
              <w:t xml:space="preserve"> use the same carbon-transforming processes (</w:t>
            </w:r>
            <w:r w:rsidR="00830D7C">
              <w:rPr>
                <w:sz w:val="20"/>
              </w:rPr>
              <w:t>photosynthesis</w:t>
            </w:r>
            <w:r>
              <w:rPr>
                <w:sz w:val="20"/>
              </w:rPr>
              <w:t>, biosynthesis, and cellular respiration) to move, grow, and function.</w:t>
            </w:r>
          </w:p>
        </w:tc>
        <w:tc>
          <w:tcPr>
            <w:tcW w:w="3644" w:type="dxa"/>
            <w:shd w:val="clear" w:color="auto" w:fill="auto"/>
          </w:tcPr>
          <w:p w14:paraId="38186E2B" w14:textId="39229AA6" w:rsidR="009879C2" w:rsidRPr="003745F1" w:rsidRDefault="0015626F" w:rsidP="002579E4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How do </w:t>
            </w:r>
            <w:r w:rsidR="00830D7C">
              <w:rPr>
                <w:sz w:val="20"/>
              </w:rPr>
              <w:t>decomposers</w:t>
            </w:r>
            <w:r>
              <w:rPr>
                <w:sz w:val="20"/>
              </w:rPr>
              <w:t xml:space="preserve"> grow, move, and function?</w:t>
            </w:r>
          </w:p>
        </w:tc>
      </w:tr>
    </w:tbl>
    <w:p w14:paraId="12077356" w14:textId="77777777" w:rsidR="00E702E7" w:rsidRPr="00CF6B86" w:rsidRDefault="00E702E7" w:rsidP="00E86DF0">
      <w:pPr>
        <w:spacing w:after="0"/>
        <w:rPr>
          <w:rFonts w:ascii="Times New Roman" w:hAnsi="Times New Roman"/>
          <w:sz w:val="24"/>
          <w:szCs w:val="24"/>
        </w:rPr>
      </w:pPr>
    </w:p>
    <w:sectPr w:rsidR="00E702E7" w:rsidRPr="00CF6B86" w:rsidSect="00834B07">
      <w:footerReference w:type="default" r:id="rId8"/>
      <w:headerReference w:type="first" r:id="rId9"/>
      <w:footerReference w:type="first" r:id="rId10"/>
      <w:pgSz w:w="15840" w:h="12240" w:orient="landscape"/>
      <w:pgMar w:top="1440" w:right="1440" w:bottom="1440" w:left="1440" w:header="720" w:footer="43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FB3CAB" w14:textId="77777777" w:rsidR="003F6B70" w:rsidRDefault="003F6B70">
      <w:r>
        <w:separator/>
      </w:r>
    </w:p>
  </w:endnote>
  <w:endnote w:type="continuationSeparator" w:id="0">
    <w:p w14:paraId="28857B88" w14:textId="77777777" w:rsidR="003F6B70" w:rsidRDefault="003F6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00000001" w:usb1="08070000" w:usb2="00000010" w:usb3="00000000" w:csb0="00020000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A82D4" w14:textId="77777777" w:rsidR="00B60C60" w:rsidRPr="00FF4E0F" w:rsidRDefault="00B60C60" w:rsidP="00B60C60">
    <w:pPr>
      <w:pStyle w:val="Footer"/>
      <w:jc w:val="right"/>
      <w:rPr>
        <w:rFonts w:cs="Arial"/>
        <w:i/>
        <w:color w:val="FF0000"/>
        <w:sz w:val="16"/>
        <w:szCs w:val="16"/>
      </w:rPr>
    </w:pPr>
    <w:r>
      <w:rPr>
        <w:rFonts w:cs="Arial"/>
        <w:i/>
        <w:color w:val="000000" w:themeColor="text1"/>
        <w:sz w:val="16"/>
        <w:szCs w:val="16"/>
      </w:rPr>
      <w:t>Plants</w:t>
    </w:r>
    <w:r w:rsidRPr="00FF4E0F">
      <w:rPr>
        <w:rFonts w:cs="Arial"/>
        <w:i/>
        <w:color w:val="000000" w:themeColor="text1"/>
        <w:sz w:val="16"/>
        <w:szCs w:val="16"/>
      </w:rPr>
      <w:t xml:space="preserve"> Unit,</w:t>
    </w:r>
    <w:r w:rsidRPr="00FF4E0F">
      <w:rPr>
        <w:rFonts w:cs="Arial"/>
        <w:i/>
        <w:sz w:val="16"/>
        <w:szCs w:val="16"/>
      </w:rPr>
      <w:t xml:space="preserve"> Learning Tracking Tool</w:t>
    </w:r>
  </w:p>
  <w:p w14:paraId="347E3373" w14:textId="208E0387" w:rsidR="007F4969" w:rsidRPr="00E702E7" w:rsidRDefault="00B60C60" w:rsidP="00B60C60">
    <w:pPr>
      <w:pStyle w:val="Footer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>
      <w:rPr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055E89" w14:textId="75021E4E" w:rsidR="00B60C60" w:rsidRPr="00FF4E0F" w:rsidRDefault="00B60C60" w:rsidP="00B60C60">
    <w:pPr>
      <w:pStyle w:val="Footer"/>
      <w:spacing w:after="0"/>
      <w:jc w:val="right"/>
      <w:rPr>
        <w:rFonts w:cs="Arial"/>
        <w:i/>
        <w:color w:val="000000" w:themeColor="text1"/>
        <w:sz w:val="16"/>
        <w:szCs w:val="16"/>
      </w:rPr>
    </w:pPr>
    <w:r w:rsidRPr="006B6225">
      <w:rPr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34A4C156" wp14:editId="2F99CE18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C28F4">
      <w:rPr>
        <w:i/>
        <w:color w:val="000000" w:themeColor="text1"/>
        <w:sz w:val="16"/>
        <w:szCs w:val="16"/>
      </w:rPr>
      <w:t xml:space="preserve">Assessing </w:t>
    </w:r>
    <w:r w:rsidRPr="00FF4E0F">
      <w:rPr>
        <w:rFonts w:cs="Arial"/>
        <w:i/>
        <w:color w:val="000000" w:themeColor="text1"/>
        <w:sz w:val="16"/>
        <w:szCs w:val="16"/>
      </w:rPr>
      <w:t>Learning Tracking Tool</w:t>
    </w:r>
    <w:r w:rsidR="00CC28F4">
      <w:rPr>
        <w:rFonts w:cs="Arial"/>
        <w:i/>
        <w:color w:val="000000" w:themeColor="text1"/>
        <w:sz w:val="16"/>
        <w:szCs w:val="16"/>
      </w:rPr>
      <w:t xml:space="preserve"> for</w:t>
    </w:r>
    <w:r w:rsidRPr="00FF4E0F">
      <w:rPr>
        <w:rFonts w:cs="Arial"/>
        <w:i/>
        <w:color w:val="000000" w:themeColor="text1"/>
        <w:sz w:val="16"/>
        <w:szCs w:val="16"/>
      </w:rPr>
      <w:t xml:space="preserve"> </w:t>
    </w:r>
    <w:r>
      <w:rPr>
        <w:rFonts w:cs="Arial"/>
        <w:i/>
        <w:color w:val="000000" w:themeColor="text1"/>
        <w:sz w:val="16"/>
        <w:szCs w:val="16"/>
      </w:rPr>
      <w:t>Plants</w:t>
    </w:r>
    <w:r w:rsidRPr="00FF4E0F">
      <w:rPr>
        <w:rFonts w:cs="Arial"/>
        <w:i/>
        <w:color w:val="000000" w:themeColor="text1"/>
        <w:sz w:val="16"/>
        <w:szCs w:val="16"/>
      </w:rPr>
      <w:t xml:space="preserve"> </w:t>
    </w:r>
  </w:p>
  <w:p w14:paraId="2408B58B" w14:textId="77777777" w:rsidR="00B60C60" w:rsidRPr="00FF4E0F" w:rsidRDefault="00B60C60" w:rsidP="00B60C60">
    <w:pPr>
      <w:pStyle w:val="Footer"/>
      <w:spacing w:after="0"/>
      <w:jc w:val="right"/>
      <w:rPr>
        <w:rFonts w:cs="Arial"/>
        <w:i/>
        <w:color w:val="000000" w:themeColor="text1"/>
        <w:sz w:val="16"/>
        <w:szCs w:val="16"/>
      </w:rPr>
    </w:pPr>
    <w:r w:rsidRPr="00FF4E0F">
      <w:rPr>
        <w:rFonts w:cs="Arial"/>
        <w:i/>
        <w:color w:val="000000" w:themeColor="text1"/>
        <w:sz w:val="16"/>
        <w:szCs w:val="16"/>
      </w:rPr>
      <w:t>Carbon: Transformations in Matter and Energy 2019</w:t>
    </w:r>
  </w:p>
  <w:p w14:paraId="70E25198" w14:textId="4FE618C8" w:rsidR="007F4969" w:rsidRPr="00B60C60" w:rsidRDefault="00B60C60" w:rsidP="00B60C60">
    <w:pPr>
      <w:pStyle w:val="Footer"/>
      <w:tabs>
        <w:tab w:val="left" w:pos="8147"/>
      </w:tabs>
      <w:spacing w:after="0"/>
      <w:jc w:val="right"/>
      <w:rPr>
        <w:rFonts w:cs="Arial"/>
        <w:color w:val="000000" w:themeColor="text1"/>
      </w:rPr>
    </w:pPr>
    <w:r w:rsidRPr="00FF4E0F">
      <w:rPr>
        <w:rFonts w:cs="Arial"/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8E3DF6" w14:textId="77777777" w:rsidR="003F6B70" w:rsidRDefault="003F6B70">
      <w:r>
        <w:separator/>
      </w:r>
    </w:p>
  </w:footnote>
  <w:footnote w:type="continuationSeparator" w:id="0">
    <w:p w14:paraId="335AB115" w14:textId="77777777" w:rsidR="003F6B70" w:rsidRDefault="003F6B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F4818" w14:textId="77777777" w:rsidR="00CF6B86" w:rsidRDefault="00CF6B86">
    <w:pPr>
      <w:pStyle w:val="Header"/>
    </w:pPr>
    <w:r>
      <w:t xml:space="preserve">Name: _____________________________________________ </w:t>
    </w:r>
    <w:r>
      <w:ptab w:relativeTo="margin" w:alignment="center" w:leader="none"/>
    </w:r>
    <w:r>
      <w:t>Class: 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86489"/>
    <w:multiLevelType w:val="hybridMultilevel"/>
    <w:tmpl w:val="624C6F84"/>
    <w:lvl w:ilvl="0" w:tplc="7D9422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9A7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258F3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154E4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204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F229D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3AB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32A5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0F01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8043635"/>
    <w:multiLevelType w:val="hybridMultilevel"/>
    <w:tmpl w:val="BB60C1A6"/>
    <w:lvl w:ilvl="0" w:tplc="B5AAEE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7A238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529D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EE8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CA03D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9AC2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27CB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F42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9A0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B1A08"/>
    <w:multiLevelType w:val="hybridMultilevel"/>
    <w:tmpl w:val="CB9EFB3E"/>
    <w:lvl w:ilvl="0" w:tplc="3D4E63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CB6C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2837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B8B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018A6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060B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A48A4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FEAF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5A2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66C5421"/>
    <w:multiLevelType w:val="hybridMultilevel"/>
    <w:tmpl w:val="665AEF86"/>
    <w:lvl w:ilvl="0" w:tplc="8E0E51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D88F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248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FA60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632C0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49827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26E6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B23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481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7111D91"/>
    <w:multiLevelType w:val="hybridMultilevel"/>
    <w:tmpl w:val="F96C3BF6"/>
    <w:lvl w:ilvl="0" w:tplc="ACC82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02A5F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880A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8467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96A72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3451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1D63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D1EA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1A0F6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426FF"/>
    <w:multiLevelType w:val="hybridMultilevel"/>
    <w:tmpl w:val="99A606FA"/>
    <w:lvl w:ilvl="0" w:tplc="E880FC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1650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760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B07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BCC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8442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1C24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E64C5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B4E01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8AB2F1B"/>
    <w:multiLevelType w:val="hybridMultilevel"/>
    <w:tmpl w:val="93746376"/>
    <w:lvl w:ilvl="0" w:tplc="27F2D1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75406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C443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8E3D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24F4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F7C4A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16C8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FC0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CC9E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AE2E57"/>
    <w:multiLevelType w:val="hybridMultilevel"/>
    <w:tmpl w:val="FCEE0386"/>
    <w:lvl w:ilvl="0" w:tplc="6CBCF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6461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9CAA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2E39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8A15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2848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ED47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BBA5A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EE68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6"/>
  </w:num>
  <w:num w:numId="3">
    <w:abstractNumId w:val="0"/>
  </w:num>
  <w:num w:numId="4">
    <w:abstractNumId w:val="9"/>
  </w:num>
  <w:num w:numId="5">
    <w:abstractNumId w:val="17"/>
  </w:num>
  <w:num w:numId="6">
    <w:abstractNumId w:val="23"/>
  </w:num>
  <w:num w:numId="7">
    <w:abstractNumId w:val="29"/>
  </w:num>
  <w:num w:numId="8">
    <w:abstractNumId w:val="27"/>
  </w:num>
  <w:num w:numId="9">
    <w:abstractNumId w:val="7"/>
  </w:num>
  <w:num w:numId="10">
    <w:abstractNumId w:val="12"/>
  </w:num>
  <w:num w:numId="11">
    <w:abstractNumId w:val="22"/>
  </w:num>
  <w:num w:numId="12">
    <w:abstractNumId w:val="16"/>
  </w:num>
  <w:num w:numId="13">
    <w:abstractNumId w:val="3"/>
  </w:num>
  <w:num w:numId="14">
    <w:abstractNumId w:val="20"/>
  </w:num>
  <w:num w:numId="15">
    <w:abstractNumId w:val="30"/>
  </w:num>
  <w:num w:numId="16">
    <w:abstractNumId w:val="21"/>
  </w:num>
  <w:num w:numId="17">
    <w:abstractNumId w:val="8"/>
  </w:num>
  <w:num w:numId="18">
    <w:abstractNumId w:val="14"/>
  </w:num>
  <w:num w:numId="19">
    <w:abstractNumId w:val="24"/>
  </w:num>
  <w:num w:numId="20">
    <w:abstractNumId w:val="25"/>
  </w:num>
  <w:num w:numId="21">
    <w:abstractNumId w:val="13"/>
  </w:num>
  <w:num w:numId="22">
    <w:abstractNumId w:val="28"/>
  </w:num>
  <w:num w:numId="23">
    <w:abstractNumId w:val="28"/>
  </w:num>
  <w:num w:numId="24">
    <w:abstractNumId w:val="19"/>
  </w:num>
  <w:num w:numId="25">
    <w:abstractNumId w:val="2"/>
  </w:num>
  <w:num w:numId="26">
    <w:abstractNumId w:val="5"/>
  </w:num>
  <w:num w:numId="27">
    <w:abstractNumId w:val="10"/>
  </w:num>
  <w:num w:numId="28">
    <w:abstractNumId w:val="18"/>
  </w:num>
  <w:num w:numId="29">
    <w:abstractNumId w:val="1"/>
  </w:num>
  <w:num w:numId="30">
    <w:abstractNumId w:val="4"/>
  </w:num>
  <w:num w:numId="31">
    <w:abstractNumId w:val="6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proofState w:spelling="clean" w:grammar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4B07"/>
    <w:rsid w:val="0001237D"/>
    <w:rsid w:val="00013966"/>
    <w:rsid w:val="00064F8F"/>
    <w:rsid w:val="00067C56"/>
    <w:rsid w:val="00080F0A"/>
    <w:rsid w:val="000B1CB0"/>
    <w:rsid w:val="000C366A"/>
    <w:rsid w:val="000C42BE"/>
    <w:rsid w:val="000E2B4F"/>
    <w:rsid w:val="00135C69"/>
    <w:rsid w:val="00135CC1"/>
    <w:rsid w:val="001401F3"/>
    <w:rsid w:val="0015626F"/>
    <w:rsid w:val="00160190"/>
    <w:rsid w:val="0016032A"/>
    <w:rsid w:val="00184C6A"/>
    <w:rsid w:val="001A49D0"/>
    <w:rsid w:val="001D7A1E"/>
    <w:rsid w:val="001E3F1B"/>
    <w:rsid w:val="001F2202"/>
    <w:rsid w:val="00206DEE"/>
    <w:rsid w:val="0023266B"/>
    <w:rsid w:val="002579E4"/>
    <w:rsid w:val="002A5C2F"/>
    <w:rsid w:val="00310F15"/>
    <w:rsid w:val="00354772"/>
    <w:rsid w:val="0036320F"/>
    <w:rsid w:val="003745F1"/>
    <w:rsid w:val="00391F73"/>
    <w:rsid w:val="00394DBF"/>
    <w:rsid w:val="003C2DDF"/>
    <w:rsid w:val="003C4F36"/>
    <w:rsid w:val="003F6B70"/>
    <w:rsid w:val="00405252"/>
    <w:rsid w:val="00417B57"/>
    <w:rsid w:val="00417CF4"/>
    <w:rsid w:val="00447870"/>
    <w:rsid w:val="004548E8"/>
    <w:rsid w:val="00456E16"/>
    <w:rsid w:val="004A4619"/>
    <w:rsid w:val="00526648"/>
    <w:rsid w:val="00545934"/>
    <w:rsid w:val="00571AD6"/>
    <w:rsid w:val="005B595C"/>
    <w:rsid w:val="005D5585"/>
    <w:rsid w:val="005D68D2"/>
    <w:rsid w:val="005F799E"/>
    <w:rsid w:val="00652783"/>
    <w:rsid w:val="00694908"/>
    <w:rsid w:val="006A251B"/>
    <w:rsid w:val="006D514A"/>
    <w:rsid w:val="006E2437"/>
    <w:rsid w:val="006E4048"/>
    <w:rsid w:val="00723727"/>
    <w:rsid w:val="0072460B"/>
    <w:rsid w:val="007422D2"/>
    <w:rsid w:val="00790720"/>
    <w:rsid w:val="00794AC7"/>
    <w:rsid w:val="007A21FA"/>
    <w:rsid w:val="007B7AD7"/>
    <w:rsid w:val="007D03FC"/>
    <w:rsid w:val="007F4969"/>
    <w:rsid w:val="008109CE"/>
    <w:rsid w:val="008116E5"/>
    <w:rsid w:val="00826BD8"/>
    <w:rsid w:val="00830D7C"/>
    <w:rsid w:val="00834B07"/>
    <w:rsid w:val="008423F7"/>
    <w:rsid w:val="00851D07"/>
    <w:rsid w:val="00861A04"/>
    <w:rsid w:val="00874C11"/>
    <w:rsid w:val="00883FDE"/>
    <w:rsid w:val="008B5602"/>
    <w:rsid w:val="008C1C0E"/>
    <w:rsid w:val="008E016E"/>
    <w:rsid w:val="009345E0"/>
    <w:rsid w:val="00955785"/>
    <w:rsid w:val="00972C5D"/>
    <w:rsid w:val="00977547"/>
    <w:rsid w:val="00983032"/>
    <w:rsid w:val="009879C2"/>
    <w:rsid w:val="009D66E0"/>
    <w:rsid w:val="009F47B7"/>
    <w:rsid w:val="00A37613"/>
    <w:rsid w:val="00A40110"/>
    <w:rsid w:val="00AC7D27"/>
    <w:rsid w:val="00B21995"/>
    <w:rsid w:val="00B56E42"/>
    <w:rsid w:val="00B60C60"/>
    <w:rsid w:val="00BB67BB"/>
    <w:rsid w:val="00BC7497"/>
    <w:rsid w:val="00C12AD9"/>
    <w:rsid w:val="00C451A7"/>
    <w:rsid w:val="00C4600E"/>
    <w:rsid w:val="00C75214"/>
    <w:rsid w:val="00CA47D3"/>
    <w:rsid w:val="00CC28F4"/>
    <w:rsid w:val="00CF6B86"/>
    <w:rsid w:val="00DD04A3"/>
    <w:rsid w:val="00DD2EE6"/>
    <w:rsid w:val="00DE0F72"/>
    <w:rsid w:val="00E12DB9"/>
    <w:rsid w:val="00E2199F"/>
    <w:rsid w:val="00E61F11"/>
    <w:rsid w:val="00E702E7"/>
    <w:rsid w:val="00E86DF0"/>
    <w:rsid w:val="00EB1DEF"/>
    <w:rsid w:val="00F17224"/>
    <w:rsid w:val="00F57479"/>
    <w:rsid w:val="00FB233D"/>
    <w:rsid w:val="00FB7113"/>
    <w:rsid w:val="00FD1905"/>
    <w:rsid w:val="00FE33E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339C69C"/>
  <w15:docId w15:val="{720A40BF-A6EC-2A42-93CF-17E9FB978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CF6B86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6B86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8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832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4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1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810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797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1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058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7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5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5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956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5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728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kirstenedwards/Downloads/CTIME_Template_w_Logo_Dated%20(6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5A66FD5-07F2-F34F-8FA7-DFE2F198F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CTIME_Template_w_Logo_Dated (6).dotx</Template>
  <TotalTime>1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Edwards, Kirsten Diane</dc:creator>
  <cp:keywords/>
  <dc:description/>
  <cp:lastModifiedBy>Tompkins, Elizabeth</cp:lastModifiedBy>
  <cp:revision>6</cp:revision>
  <cp:lastPrinted>2018-08-01T19:37:00Z</cp:lastPrinted>
  <dcterms:created xsi:type="dcterms:W3CDTF">2019-08-14T20:34:00Z</dcterms:created>
  <dcterms:modified xsi:type="dcterms:W3CDTF">2020-08-07T15:56:00Z</dcterms:modified>
</cp:coreProperties>
</file>